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A1" w:rsidRPr="00D20C6D" w:rsidRDefault="007022A1" w:rsidP="00162EBD">
      <w:pPr>
        <w:pStyle w:val="Title"/>
        <w:rPr>
          <w:b/>
        </w:rPr>
      </w:pPr>
      <w:r w:rsidRPr="00D20C6D">
        <w:rPr>
          <w:b/>
        </w:rPr>
        <w:t>АДМИНИСТРАЦИЯ</w:t>
      </w:r>
      <w:r>
        <w:rPr>
          <w:b/>
        </w:rPr>
        <w:t xml:space="preserve"> </w:t>
      </w:r>
      <w:r w:rsidRPr="00D20C6D">
        <w:rPr>
          <w:b/>
        </w:rPr>
        <w:t>ТАТАРСКОГО СЕЛЬСОВЕТА</w:t>
      </w:r>
    </w:p>
    <w:p w:rsidR="007022A1" w:rsidRPr="00D20C6D" w:rsidRDefault="007022A1" w:rsidP="00162EBD">
      <w:pPr>
        <w:pStyle w:val="Title"/>
        <w:rPr>
          <w:b/>
        </w:rPr>
      </w:pPr>
      <w:r w:rsidRPr="00D20C6D">
        <w:rPr>
          <w:b/>
        </w:rPr>
        <w:t>ЧЕРЕПАНОВСКОГО РАЙОНА</w:t>
      </w:r>
    </w:p>
    <w:p w:rsidR="007022A1" w:rsidRPr="00D20C6D" w:rsidRDefault="007022A1" w:rsidP="00162EBD">
      <w:pPr>
        <w:pStyle w:val="Title"/>
        <w:rPr>
          <w:b/>
        </w:rPr>
      </w:pPr>
      <w:r w:rsidRPr="00D20C6D">
        <w:rPr>
          <w:b/>
        </w:rPr>
        <w:t>НОВОСИБИРСКОЙ ОБЛАСТИ</w:t>
      </w:r>
    </w:p>
    <w:p w:rsidR="007022A1" w:rsidRDefault="007022A1" w:rsidP="00907E21">
      <w:pPr>
        <w:pStyle w:val="Title"/>
        <w:jc w:val="left"/>
      </w:pPr>
    </w:p>
    <w:p w:rsidR="007022A1" w:rsidRPr="00B73AAE" w:rsidRDefault="007022A1" w:rsidP="00162EBD">
      <w:pPr>
        <w:pStyle w:val="Title"/>
        <w:rPr>
          <w:b/>
        </w:rPr>
      </w:pPr>
      <w:r w:rsidRPr="00B73AAE">
        <w:rPr>
          <w:b/>
        </w:rPr>
        <w:t>П О С Т А Н О В Л Е Н И Е</w:t>
      </w:r>
    </w:p>
    <w:p w:rsidR="007022A1" w:rsidRDefault="007022A1" w:rsidP="00162EBD">
      <w:pPr>
        <w:pStyle w:val="Title"/>
      </w:pPr>
    </w:p>
    <w:p w:rsidR="007022A1" w:rsidRPr="001963C2" w:rsidRDefault="007022A1" w:rsidP="00162EBD">
      <w:pPr>
        <w:pStyle w:val="Title"/>
      </w:pPr>
      <w:r>
        <w:t>22</w:t>
      </w:r>
      <w:r w:rsidRPr="006F2A90">
        <w:t>.</w:t>
      </w:r>
      <w:r>
        <w:t xml:space="preserve">07.2019г. </w:t>
      </w:r>
      <w:r w:rsidRPr="006F2A90">
        <w:t xml:space="preserve">№ </w:t>
      </w:r>
      <w:r w:rsidRPr="001963C2">
        <w:t>73</w:t>
      </w:r>
    </w:p>
    <w:p w:rsidR="007022A1" w:rsidRDefault="007022A1" w:rsidP="00907E2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022A1" w:rsidRPr="00162EBD" w:rsidRDefault="007022A1" w:rsidP="00ED354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62EBD">
        <w:rPr>
          <w:rFonts w:ascii="Times New Roman" w:hAnsi="Times New Roman"/>
          <w:sz w:val="28"/>
          <w:szCs w:val="28"/>
        </w:rPr>
        <w:t xml:space="preserve">Об исполнении местного  бюджета </w:t>
      </w:r>
      <w:r>
        <w:rPr>
          <w:rFonts w:ascii="Times New Roman" w:hAnsi="Times New Roman"/>
          <w:sz w:val="28"/>
          <w:szCs w:val="28"/>
        </w:rPr>
        <w:t>Татарского</w:t>
      </w:r>
      <w:r w:rsidRPr="00162EBD">
        <w:rPr>
          <w:rFonts w:ascii="Times New Roman" w:hAnsi="Times New Roman"/>
          <w:sz w:val="28"/>
          <w:szCs w:val="28"/>
        </w:rPr>
        <w:t xml:space="preserve"> сельсовета </w:t>
      </w:r>
    </w:p>
    <w:p w:rsidR="007022A1" w:rsidRPr="00162EBD" w:rsidRDefault="007022A1" w:rsidP="00ED354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Черепановского</w:t>
      </w:r>
      <w:r w:rsidRPr="00162EBD">
        <w:rPr>
          <w:rFonts w:ascii="Times New Roman" w:hAnsi="Times New Roman"/>
          <w:sz w:val="28"/>
          <w:szCs w:val="28"/>
        </w:rPr>
        <w:t xml:space="preserve"> района Новосибирской области  за </w:t>
      </w:r>
      <w:r>
        <w:rPr>
          <w:rFonts w:ascii="Times New Roman" w:hAnsi="Times New Roman"/>
          <w:sz w:val="28"/>
          <w:szCs w:val="28"/>
        </w:rPr>
        <w:t>2</w:t>
      </w:r>
      <w:r w:rsidRPr="00162EBD">
        <w:rPr>
          <w:rFonts w:ascii="Times New Roman" w:hAnsi="Times New Roman"/>
          <w:sz w:val="28"/>
          <w:szCs w:val="28"/>
        </w:rPr>
        <w:t xml:space="preserve"> квартал 201</w:t>
      </w:r>
      <w:r>
        <w:rPr>
          <w:rFonts w:ascii="Times New Roman" w:hAnsi="Times New Roman"/>
          <w:sz w:val="28"/>
          <w:szCs w:val="28"/>
        </w:rPr>
        <w:t>9 год</w:t>
      </w:r>
    </w:p>
    <w:p w:rsidR="007022A1" w:rsidRDefault="007022A1" w:rsidP="00ED3549">
      <w:pPr>
        <w:spacing w:after="0"/>
        <w:jc w:val="center"/>
        <w:rPr>
          <w:sz w:val="28"/>
          <w:szCs w:val="28"/>
        </w:rPr>
      </w:pPr>
    </w:p>
    <w:p w:rsidR="007022A1" w:rsidRDefault="007022A1" w:rsidP="001963C2">
      <w:pPr>
        <w:pStyle w:val="ConsNormal"/>
        <w:autoSpaceDE/>
        <w:adjustRightInd/>
        <w:spacing w:line="228" w:lineRule="auto"/>
        <w:ind w:right="0" w:firstLine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со статьей 264.2 Бюджетного кодекса Российской Федерации, </w:t>
      </w:r>
      <w:r w:rsidRPr="00ED524C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>Татарского</w:t>
      </w:r>
      <w:r w:rsidRPr="00ED524C">
        <w:rPr>
          <w:sz w:val="28"/>
          <w:szCs w:val="28"/>
        </w:rPr>
        <w:t xml:space="preserve">  сельсовета Черепановского района Новосибирской области,   от </w:t>
      </w:r>
      <w:r>
        <w:rPr>
          <w:sz w:val="28"/>
          <w:szCs w:val="28"/>
        </w:rPr>
        <w:t>05.05.2014г</w:t>
      </w:r>
      <w:r w:rsidRPr="00ED524C">
        <w:rPr>
          <w:sz w:val="28"/>
          <w:szCs w:val="28"/>
        </w:rPr>
        <w:t xml:space="preserve"> № 48  " О бюджетном процессе в  </w:t>
      </w:r>
      <w:r>
        <w:rPr>
          <w:sz w:val="28"/>
          <w:szCs w:val="28"/>
        </w:rPr>
        <w:t>Татарском</w:t>
      </w:r>
      <w:r w:rsidRPr="00ED524C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е </w:t>
      </w:r>
      <w:r w:rsidRPr="00ED524C">
        <w:rPr>
          <w:sz w:val="28"/>
          <w:szCs w:val="28"/>
        </w:rPr>
        <w:t>Черепановского района Новосибирской области»</w:t>
      </w:r>
    </w:p>
    <w:p w:rsidR="007022A1" w:rsidRPr="00CF2E1D" w:rsidRDefault="007022A1" w:rsidP="001963C2">
      <w:pPr>
        <w:pStyle w:val="ConsNormal"/>
        <w:autoSpaceDE/>
        <w:adjustRightInd/>
        <w:spacing w:line="228" w:lineRule="auto"/>
        <w:ind w:right="0" w:firstLine="0"/>
        <w:jc w:val="both"/>
        <w:rPr>
          <w:sz w:val="28"/>
          <w:szCs w:val="28"/>
        </w:rPr>
      </w:pPr>
      <w:r w:rsidRPr="00CF2E1D">
        <w:rPr>
          <w:sz w:val="28"/>
          <w:szCs w:val="28"/>
        </w:rPr>
        <w:t>ПОСТАНОВЛЯЕТ:</w:t>
      </w:r>
    </w:p>
    <w:p w:rsidR="007022A1" w:rsidRPr="00CF2E1D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  <w:sz w:val="28"/>
          <w:szCs w:val="28"/>
        </w:rPr>
        <w:tab/>
        <w:t xml:space="preserve">1. Утвердить  отчёт об  исполнении местного бюджета </w:t>
      </w:r>
      <w:r>
        <w:rPr>
          <w:rFonts w:ascii="Times New Roman" w:hAnsi="Times New Roman"/>
          <w:sz w:val="28"/>
          <w:szCs w:val="28"/>
        </w:rPr>
        <w:t>Татарского</w:t>
      </w:r>
      <w:r w:rsidRPr="00CF2E1D">
        <w:rPr>
          <w:rFonts w:ascii="Times New Roman" w:hAnsi="Times New Roman"/>
          <w:sz w:val="28"/>
          <w:szCs w:val="28"/>
        </w:rPr>
        <w:t xml:space="preserve"> сельсовета 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CF2E1D">
        <w:rPr>
          <w:rFonts w:ascii="Times New Roman" w:hAnsi="Times New Roman"/>
          <w:sz w:val="28"/>
          <w:szCs w:val="28"/>
        </w:rPr>
        <w:t xml:space="preserve"> района Новосибирской области за 2 квартал  2019  года по расходам в сумме </w:t>
      </w:r>
      <w:r>
        <w:rPr>
          <w:rFonts w:ascii="Times New Roman" w:hAnsi="Times New Roman"/>
          <w:sz w:val="28"/>
          <w:szCs w:val="28"/>
        </w:rPr>
        <w:t>4 896,9</w:t>
      </w:r>
      <w:r w:rsidRPr="00CF2E1D">
        <w:rPr>
          <w:rFonts w:ascii="Times New Roman" w:hAnsi="Times New Roman"/>
          <w:sz w:val="28"/>
          <w:szCs w:val="28"/>
        </w:rPr>
        <w:t xml:space="preserve">тыс.руб, по доходам в сумме </w:t>
      </w:r>
      <w:r>
        <w:rPr>
          <w:rFonts w:ascii="Times New Roman" w:hAnsi="Times New Roman"/>
          <w:sz w:val="28"/>
          <w:szCs w:val="28"/>
        </w:rPr>
        <w:t>5117,8</w:t>
      </w:r>
      <w:r w:rsidRPr="00CF2E1D">
        <w:rPr>
          <w:rFonts w:ascii="Times New Roman" w:hAnsi="Times New Roman"/>
          <w:sz w:val="28"/>
          <w:szCs w:val="28"/>
        </w:rPr>
        <w:t xml:space="preserve">тыс.руб.  </w:t>
      </w:r>
    </w:p>
    <w:p w:rsidR="007022A1" w:rsidRPr="00CF2E1D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</w:rPr>
        <w:tab/>
      </w:r>
      <w:r w:rsidRPr="00CF2E1D">
        <w:rPr>
          <w:rFonts w:ascii="Times New Roman" w:hAnsi="Times New Roman"/>
          <w:sz w:val="28"/>
          <w:szCs w:val="28"/>
        </w:rPr>
        <w:t>2. Утвердить кассовое исполнение местного бюджета по доходам за 2 квартал   2019 года согласно приложению 1.</w:t>
      </w:r>
    </w:p>
    <w:p w:rsidR="007022A1" w:rsidRPr="00CF2E1D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  <w:sz w:val="28"/>
          <w:szCs w:val="28"/>
        </w:rPr>
        <w:tab/>
        <w:t>3. Утвердить кассовое исполнение местного бюджета по расходам  за 2квартал    2019 года  по ведомственной структуре расходов согласно приложению 2.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  <w:sz w:val="28"/>
          <w:szCs w:val="28"/>
        </w:rPr>
        <w:tab/>
        <w:t>4. Утвердить кассовое исполнение</w:t>
      </w:r>
      <w:r>
        <w:rPr>
          <w:rFonts w:ascii="Times New Roman" w:hAnsi="Times New Roman"/>
          <w:sz w:val="28"/>
          <w:szCs w:val="28"/>
        </w:rPr>
        <w:t xml:space="preserve">  по источникам внутреннего финансирования  дефицита местного бюджета за  2 квартал   2019 года согласно приложению 3.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 Направить данное постановление в Совет депутатов Татарского сельсовета Черепановского района Новосибирской области.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Контроль за исполнением постановления возложить на специалиста 1 разряда Кадер Е.В.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Татарского сельсовета                                                    И.А.Сухан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</w:t>
      </w:r>
    </w:p>
    <w:p w:rsidR="007022A1" w:rsidRDefault="007022A1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022A1" w:rsidRDefault="007022A1" w:rsidP="00E62361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И.М.Пронина</w:t>
      </w:r>
    </w:p>
    <w:p w:rsidR="007022A1" w:rsidRPr="00E62361" w:rsidRDefault="007022A1" w:rsidP="00E62361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51-225</w:t>
      </w: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Кассовое исполнение местного бюджета  Татарского сельсовета</w:t>
      </w:r>
    </w:p>
    <w:p w:rsidR="007022A1" w:rsidRDefault="007022A1" w:rsidP="00ED35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Черепановского района  Новосибирской области по доходам за 2 квартал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b/>
            <w:sz w:val="24"/>
            <w:szCs w:val="24"/>
          </w:rPr>
          <w:t>2019 г</w:t>
        </w:r>
      </w:smartTag>
      <w:r>
        <w:rPr>
          <w:rFonts w:ascii="Times New Roman" w:hAnsi="Times New Roman"/>
          <w:b/>
          <w:sz w:val="24"/>
          <w:szCs w:val="24"/>
        </w:rPr>
        <w:t xml:space="preserve">. 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сельсовета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Черепановского района Новосибирской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области от 22</w:t>
      </w:r>
      <w:r w:rsidRPr="006F2A9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6F2A90">
        <w:rPr>
          <w:rFonts w:ascii="Times New Roman" w:hAnsi="Times New Roman"/>
          <w:sz w:val="24"/>
          <w:szCs w:val="24"/>
        </w:rPr>
        <w:t xml:space="preserve">.2019 № </w:t>
      </w:r>
      <w:r>
        <w:rPr>
          <w:rFonts w:ascii="Times New Roman" w:hAnsi="Times New Roman"/>
          <w:sz w:val="24"/>
          <w:szCs w:val="24"/>
        </w:rPr>
        <w:t>73</w:t>
      </w:r>
    </w:p>
    <w:tbl>
      <w:tblPr>
        <w:tblW w:w="10244" w:type="dxa"/>
        <w:tblInd w:w="-601" w:type="dxa"/>
        <w:tblLayout w:type="fixed"/>
        <w:tblLook w:val="00A0"/>
      </w:tblPr>
      <w:tblGrid>
        <w:gridCol w:w="3828"/>
        <w:gridCol w:w="2977"/>
        <w:gridCol w:w="1417"/>
        <w:gridCol w:w="1006"/>
        <w:gridCol w:w="1016"/>
      </w:tblGrid>
      <w:tr w:rsidR="007022A1" w:rsidRPr="005F438C" w:rsidTr="00C8739A">
        <w:trPr>
          <w:trHeight w:val="255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Pr="00C8739A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Pr="00C8739A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Pr="00C8739A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Pr="00C8739A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Pr="00C8739A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</w:tr>
      <w:tr w:rsidR="007022A1" w:rsidRPr="005F438C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Pr="00C8739A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739A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390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бюджета - Всего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000 8 50 00000 00 0000 000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11341,6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5117,8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82C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9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 ,полученных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7022A1" w:rsidRPr="005F438C" w:rsidTr="00C8739A">
        <w:trPr>
          <w:trHeight w:val="136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100 1 03 02260 01 0000 110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-25,9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18210503010010000110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182 10601030100000110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182 1 06 06033 10 0000 110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182 1 06 06043 10 0000 110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7022A1" w:rsidRPr="005F438C" w:rsidTr="00C8739A">
        <w:trPr>
          <w:trHeight w:val="136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555 1 08 04020 01 0000 110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9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 ,находящегося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555 1 11 05035 10 0000 120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555 1 13 01995 10 0000 130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555 1 13 02995 10 0000 130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87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 ,находящегося в собственности сельских поселений (за исключением имущества муниципальных бюджетных и автономных учреждений ,а так же имущества муниципальных унитарных предприятий ,в том числе казенных),в части реализации основных средств по указанному имуществу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555 1 14 02053 10 0000 410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1781,3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C8739A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555 2 02 01001 10 0000 151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4083,8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2383,9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7022A1" w:rsidRPr="005F438C" w:rsidTr="00C8739A">
        <w:trPr>
          <w:trHeight w:val="77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555 2 02 03015 10 0000 151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B365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022A1" w:rsidRPr="005F438C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55520240014100000151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3361,0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2259,8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</w:tr>
      <w:tr w:rsidR="007022A1" w:rsidRPr="005F438C" w:rsidTr="00C8739A">
        <w:trPr>
          <w:trHeight w:val="40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555 2 02 04999 10 0000 151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1115,9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873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22A1" w:rsidRDefault="007022A1" w:rsidP="00ED3549"/>
    <w:p w:rsidR="007022A1" w:rsidRDefault="007022A1" w:rsidP="00ED3549"/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022A1" w:rsidRDefault="007022A1" w:rsidP="00B365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Кассовое исполнение местного бюджета  Татарского сельсовета</w:t>
      </w:r>
    </w:p>
    <w:p w:rsidR="007022A1" w:rsidRDefault="007022A1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Черепановского района  Новосибирской области  по расходам за 2 квартал 2019г.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 сельсовета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Черепановского района Новосибирской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области от 22</w:t>
      </w:r>
      <w:r w:rsidRPr="006F2A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07</w:t>
      </w:r>
      <w:r w:rsidRPr="006F2A90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6F2A9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73</w:t>
      </w:r>
    </w:p>
    <w:tbl>
      <w:tblPr>
        <w:tblW w:w="10490" w:type="dxa"/>
        <w:tblInd w:w="-601" w:type="dxa"/>
        <w:tblLayout w:type="fixed"/>
        <w:tblLook w:val="00A0"/>
      </w:tblPr>
      <w:tblGrid>
        <w:gridCol w:w="3544"/>
        <w:gridCol w:w="2839"/>
        <w:gridCol w:w="1414"/>
        <w:gridCol w:w="1276"/>
        <w:gridCol w:w="1417"/>
      </w:tblGrid>
      <w:tr w:rsidR="007022A1" w:rsidRPr="005F438C" w:rsidTr="00ED1D64">
        <w:trPr>
          <w:trHeight w:val="19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28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7022A1" w:rsidRPr="005F438C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RANGE!A12"/>
            <w:bookmarkEnd w:id="1"/>
            <w:r>
              <w:rPr>
                <w:rFonts w:ascii="Times New Roman" w:hAnsi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11727,3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3B4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555 0102 9500001110 121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555 0102 9500001110 129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555 0102 9500070510 121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555 0102 9500070510 129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0E574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555 0104 9500002110 121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555 0104 9500002110 129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555 0104 9500002190 242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5550104 9500070510121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5550104 9500070510129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555 0106 9900084010 540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555 0113 9500003190 242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 ,услуг в целях капитального ремонта государственного (муниципального) имущества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555 0113 9500003190 243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0E574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555 0113 9500003190 851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Уплата прочих налогов ,сборов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555 0113 9500003190 852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555 0113 9500003190 853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555 0113 9500003190 870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555 0203 9500051180 121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555 0203 9500051180 129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022A1" w:rsidRPr="005F438C" w:rsidTr="00ED1D64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555 0203 9500051180 244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555 0309 9500085860 244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022A1" w:rsidRPr="005F438C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365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555 0310 9500070330 244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Default="007022A1" w:rsidP="0057551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Pr="002851C7" w:rsidRDefault="007022A1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555 0310 95000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0330 244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Default="007022A1" w:rsidP="0057551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555 0409 9500044090 244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</w:p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  <w:r w:rsidRPr="005F438C">
              <w:rPr>
                <w:rFonts w:ascii="Cambria" w:hAnsi="Cambria"/>
              </w:rPr>
              <w:t>13,7</w:t>
            </w:r>
          </w:p>
        </w:tc>
      </w:tr>
      <w:tr w:rsidR="007022A1" w:rsidRPr="005F438C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560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555 0409 9500044090 414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  <w:r w:rsidRPr="005F438C">
              <w:rPr>
                <w:rFonts w:ascii="Cambria" w:hAnsi="Cambria"/>
              </w:rPr>
              <w:t>-</w:t>
            </w:r>
          </w:p>
        </w:tc>
      </w:tr>
      <w:tr w:rsidR="007022A1" w:rsidRPr="005F438C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560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555 0409 9500070760 414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</w:p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  <w:r w:rsidRPr="005F438C">
              <w:rPr>
                <w:rFonts w:ascii="Cambria" w:hAnsi="Cambria"/>
              </w:rPr>
              <w:t>-</w:t>
            </w:r>
          </w:p>
        </w:tc>
      </w:tr>
      <w:tr w:rsidR="007022A1" w:rsidRPr="005F438C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Pr="009B739C" w:rsidRDefault="007022A1" w:rsidP="00560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555 0409 95000S0760 414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9B739C" w:rsidRDefault="007022A1" w:rsidP="009B739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</w:p>
          <w:p w:rsidR="007022A1" w:rsidRPr="005F438C" w:rsidRDefault="007022A1" w:rsidP="00575517">
            <w:pPr>
              <w:jc w:val="right"/>
              <w:rPr>
                <w:rFonts w:ascii="Cambria" w:hAnsi="Cambria"/>
              </w:rPr>
            </w:pPr>
            <w:r w:rsidRPr="005F438C">
              <w:rPr>
                <w:rFonts w:ascii="Cambria" w:hAnsi="Cambria"/>
              </w:rPr>
              <w:t>-</w:t>
            </w:r>
          </w:p>
        </w:tc>
      </w:tr>
      <w:tr w:rsidR="007022A1" w:rsidRPr="005F438C" w:rsidTr="00A85525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555 0503 9500061190 244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DC3F39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022A1" w:rsidRDefault="007022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22A1" w:rsidRPr="005F438C" w:rsidRDefault="007022A1" w:rsidP="009B739C">
            <w:r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1C1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555 0503 9500065190 111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555 0503 9500065190119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81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555 0503 9500065190 244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512C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555 0801 9500004120 111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47,9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555 0801 9500004120 119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8E49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555 0801 9500004590 242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69,8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 ,услуг в целях капитального ремонта государственного (муниципального) имущества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555 0801 9500004590 243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1463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2A1" w:rsidRPr="005F438C" w:rsidRDefault="007022A1" w:rsidP="0014632D">
            <w:r w:rsidRPr="006843C5">
              <w:rPr>
                <w:rFonts w:ascii="Times New Roman" w:hAnsi="Times New Roman"/>
                <w:sz w:val="24"/>
                <w:szCs w:val="24"/>
              </w:rPr>
              <w:t xml:space="preserve">555 0801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9500004590 </w:t>
            </w:r>
            <w:r w:rsidRPr="006843C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7D1BD3" w:rsidRDefault="007022A1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2A1" w:rsidRPr="007D1BD3" w:rsidRDefault="007022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555 0801 9500004590 852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7D1BD3" w:rsidRDefault="007022A1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BD3"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2A1" w:rsidRPr="005F438C" w:rsidRDefault="007022A1" w:rsidP="0014632D">
            <w:r w:rsidRPr="007D1BD3">
              <w:rPr>
                <w:rFonts w:ascii="Times New Roman" w:hAnsi="Times New Roman"/>
                <w:sz w:val="24"/>
                <w:szCs w:val="24"/>
              </w:rPr>
              <w:t xml:space="preserve">555 0801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9500004590 </w:t>
            </w:r>
            <w:r w:rsidRPr="007D1BD3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7D1BD3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7D1BD3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Pr="007D1BD3" w:rsidRDefault="007022A1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7022A1" w:rsidRPr="005F438C" w:rsidTr="00A85525">
        <w:trPr>
          <w:trHeight w:val="56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814F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2A1" w:rsidRPr="00CC00A7" w:rsidRDefault="007022A1" w:rsidP="001463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555 0801 9500070510 111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022A1" w:rsidRDefault="007022A1" w:rsidP="00DF6C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A85525">
        <w:trPr>
          <w:trHeight w:val="56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2A1" w:rsidRPr="00CC00A7" w:rsidRDefault="007022A1" w:rsidP="00B874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555 0801 9500070510 119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022A1" w:rsidRDefault="007022A1" w:rsidP="00DF6C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022A1" w:rsidRDefault="007022A1" w:rsidP="00DF6C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A85525">
        <w:trPr>
          <w:trHeight w:val="56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22A1" w:rsidRPr="005F438C" w:rsidRDefault="007022A1" w:rsidP="0014632D">
            <w:r w:rsidRPr="00CC00A7">
              <w:rPr>
                <w:rFonts w:ascii="Times New Roman" w:hAnsi="Times New Roman"/>
                <w:sz w:val="24"/>
                <w:szCs w:val="24"/>
              </w:rPr>
              <w:t xml:space="preserve">555 1001 </w:t>
            </w:r>
            <w:r>
              <w:rPr>
                <w:rFonts w:ascii="Times New Roman" w:hAnsi="Times New Roman"/>
                <w:sz w:val="24"/>
                <w:szCs w:val="24"/>
              </w:rPr>
              <w:t>950</w:t>
            </w:r>
            <w:r w:rsidRPr="00CC00A7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1211</w:t>
            </w:r>
            <w:r w:rsidRPr="00CC00A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Default="007022A1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022A1" w:rsidRPr="005F438C" w:rsidRDefault="007022A1" w:rsidP="00DF6CD0">
            <w:pPr>
              <w:jc w:val="right"/>
            </w:pPr>
            <w:r w:rsidRPr="005F438C">
              <w:t>41,6</w:t>
            </w:r>
          </w:p>
        </w:tc>
      </w:tr>
      <w:tr w:rsidR="007022A1" w:rsidRPr="005F438C" w:rsidTr="00ED1D64">
        <w:trPr>
          <w:trHeight w:val="9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трансферты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555 1403 9500085870 540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022A1" w:rsidRPr="005F438C" w:rsidTr="00DE145F">
        <w:trPr>
          <w:trHeight w:val="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/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Кассовое исполнением по источникам финансирования  дефицита местного  бюджета Татарского сельсовета  Черепановскогорайона Новосибирской области за 2 квартал 2019 года</w:t>
      </w:r>
    </w:p>
    <w:p w:rsidR="007022A1" w:rsidRDefault="007022A1" w:rsidP="00ED3549">
      <w:pPr>
        <w:pStyle w:val="NoSpacing"/>
        <w:rPr>
          <w:rFonts w:ascii="Times New Roman" w:hAnsi="Times New Roman"/>
          <w:sz w:val="28"/>
          <w:szCs w:val="28"/>
        </w:rPr>
      </w:pP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 xml:space="preserve">Приложение № 3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сельсовета 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Черепановского района Новосибирской</w:t>
      </w:r>
    </w:p>
    <w:p w:rsidR="007022A1" w:rsidRDefault="007022A1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области от 22</w:t>
      </w:r>
      <w:r w:rsidRPr="006F2A9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6F2A90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6F2A9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73</w:t>
      </w:r>
    </w:p>
    <w:tbl>
      <w:tblPr>
        <w:tblW w:w="10774" w:type="dxa"/>
        <w:tblInd w:w="-885" w:type="dxa"/>
        <w:tblLayout w:type="fixed"/>
        <w:tblLook w:val="00A0"/>
      </w:tblPr>
      <w:tblGrid>
        <w:gridCol w:w="2791"/>
        <w:gridCol w:w="612"/>
        <w:gridCol w:w="3260"/>
        <w:gridCol w:w="1418"/>
        <w:gridCol w:w="1276"/>
        <w:gridCol w:w="1417"/>
      </w:tblGrid>
      <w:tr w:rsidR="007022A1" w:rsidRPr="005F438C" w:rsidTr="00A831D7">
        <w:trPr>
          <w:trHeight w:val="2199"/>
        </w:trPr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Утвержденные</w:t>
            </w:r>
          </w:p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бюджетные </w:t>
            </w:r>
          </w:p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7022A1" w:rsidRPr="005F438C" w:rsidTr="00A831D7">
        <w:trPr>
          <w:trHeight w:val="419"/>
        </w:trPr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RANGE!A11"/>
            <w:bookmarkEnd w:id="2"/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-220,8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7022A1" w:rsidRPr="005F438C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2A1" w:rsidRPr="005F438C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--220,8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</w:tr>
      <w:tr w:rsidR="007022A1" w:rsidRPr="005F438C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-11341,6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-5117,8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</w:tr>
      <w:tr w:rsidR="007022A1" w:rsidRPr="005F438C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-11341,6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-5117,8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</w:tr>
      <w:tr w:rsidR="007022A1" w:rsidRPr="005F438C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</w:tr>
      <w:tr w:rsidR="007022A1" w:rsidRPr="005F438C" w:rsidTr="00A831D7">
        <w:trPr>
          <w:trHeight w:val="435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022A1" w:rsidRDefault="007022A1" w:rsidP="00162EBD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162EBD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22A1" w:rsidRDefault="007022A1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</w:tr>
    </w:tbl>
    <w:p w:rsidR="007022A1" w:rsidRDefault="007022A1" w:rsidP="00ED3549">
      <w:pPr>
        <w:rPr>
          <w:rFonts w:ascii="Times New Roman" w:hAnsi="Times New Roman"/>
          <w:sz w:val="24"/>
          <w:szCs w:val="24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Default="007022A1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7022A1" w:rsidRPr="00ED3549" w:rsidRDefault="007022A1" w:rsidP="00ED3549"/>
    <w:sectPr w:rsidR="007022A1" w:rsidRPr="00ED3549" w:rsidSect="00162E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0E7"/>
    <w:multiLevelType w:val="multilevel"/>
    <w:tmpl w:val="F0EADE0C"/>
    <w:lvl w:ilvl="0">
      <w:start w:val="1"/>
      <w:numFmt w:val="decimal"/>
      <w:lvlText w:val="%1."/>
      <w:lvlJc w:val="left"/>
      <w:pPr>
        <w:ind w:left="435" w:hanging="43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  <w:b/>
      </w:rPr>
    </w:lvl>
  </w:abstractNum>
  <w:abstractNum w:abstractNumId="1">
    <w:nsid w:val="16D116CE"/>
    <w:multiLevelType w:val="hybridMultilevel"/>
    <w:tmpl w:val="4C00FF40"/>
    <w:lvl w:ilvl="0" w:tplc="E33C27AE">
      <w:start w:val="1"/>
      <w:numFmt w:val="decimal"/>
      <w:lvlText w:val="%1."/>
      <w:lvlJc w:val="left"/>
      <w:pPr>
        <w:ind w:left="1420" w:hanging="90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C326D95"/>
    <w:multiLevelType w:val="multilevel"/>
    <w:tmpl w:val="665A29B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cs="Times New Roman"/>
      </w:rPr>
    </w:lvl>
  </w:abstractNum>
  <w:abstractNum w:abstractNumId="3">
    <w:nsid w:val="20213EBD"/>
    <w:multiLevelType w:val="multilevel"/>
    <w:tmpl w:val="45F2E172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cs="Times New Roman"/>
      </w:rPr>
    </w:lvl>
  </w:abstractNum>
  <w:abstractNum w:abstractNumId="4">
    <w:nsid w:val="25211262"/>
    <w:multiLevelType w:val="multilevel"/>
    <w:tmpl w:val="C8EA5BE6"/>
    <w:lvl w:ilvl="0">
      <w:start w:val="4"/>
      <w:numFmt w:val="decimal"/>
      <w:lvlText w:val="%1."/>
      <w:lvlJc w:val="left"/>
      <w:pPr>
        <w:ind w:left="1003" w:hanging="43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/>
        <w:b/>
      </w:rPr>
    </w:lvl>
  </w:abstractNum>
  <w:abstractNum w:abstractNumId="5">
    <w:nsid w:val="29794539"/>
    <w:multiLevelType w:val="hybridMultilevel"/>
    <w:tmpl w:val="0B181CFE"/>
    <w:lvl w:ilvl="0" w:tplc="00C6174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7F7BC1"/>
    <w:multiLevelType w:val="multilevel"/>
    <w:tmpl w:val="FBD2547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cs="Times New Roman"/>
      </w:rPr>
    </w:lvl>
  </w:abstractNum>
  <w:abstractNum w:abstractNumId="7">
    <w:nsid w:val="3CF3727B"/>
    <w:multiLevelType w:val="hybridMultilevel"/>
    <w:tmpl w:val="B4AA632E"/>
    <w:lvl w:ilvl="0" w:tplc="509E1DF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D9D0D64"/>
    <w:multiLevelType w:val="hybridMultilevel"/>
    <w:tmpl w:val="75223778"/>
    <w:lvl w:ilvl="0" w:tplc="641E526E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26E7355"/>
    <w:multiLevelType w:val="hybridMultilevel"/>
    <w:tmpl w:val="4EDEEFFC"/>
    <w:lvl w:ilvl="0" w:tplc="92DA3BD8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9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0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1">
    <w:abstractNumId w:val="6"/>
  </w:num>
  <w:num w:numId="12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3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4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5">
    <w:abstractNumId w:val="2"/>
  </w:num>
  <w:num w:numId="16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7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9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0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1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2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3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4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5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6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7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89F"/>
    <w:rsid w:val="0002089E"/>
    <w:rsid w:val="00031224"/>
    <w:rsid w:val="000804B1"/>
    <w:rsid w:val="00082580"/>
    <w:rsid w:val="000879CE"/>
    <w:rsid w:val="00092931"/>
    <w:rsid w:val="000D653B"/>
    <w:rsid w:val="000E574B"/>
    <w:rsid w:val="00141A5A"/>
    <w:rsid w:val="0014632D"/>
    <w:rsid w:val="00162EBD"/>
    <w:rsid w:val="00172BD5"/>
    <w:rsid w:val="00182C0B"/>
    <w:rsid w:val="001963C2"/>
    <w:rsid w:val="001C059B"/>
    <w:rsid w:val="001C14E2"/>
    <w:rsid w:val="001C56E8"/>
    <w:rsid w:val="001E3FDF"/>
    <w:rsid w:val="001E5A72"/>
    <w:rsid w:val="001F50A3"/>
    <w:rsid w:val="00210B46"/>
    <w:rsid w:val="00231287"/>
    <w:rsid w:val="002401AB"/>
    <w:rsid w:val="002409BD"/>
    <w:rsid w:val="00241692"/>
    <w:rsid w:val="00280826"/>
    <w:rsid w:val="002851C7"/>
    <w:rsid w:val="00293C80"/>
    <w:rsid w:val="00293C9B"/>
    <w:rsid w:val="002B6E6B"/>
    <w:rsid w:val="002D7F05"/>
    <w:rsid w:val="00323CF2"/>
    <w:rsid w:val="00351898"/>
    <w:rsid w:val="00355302"/>
    <w:rsid w:val="00365B14"/>
    <w:rsid w:val="003774E8"/>
    <w:rsid w:val="003868B5"/>
    <w:rsid w:val="003A38BE"/>
    <w:rsid w:val="003B4E99"/>
    <w:rsid w:val="004254BB"/>
    <w:rsid w:val="0042660B"/>
    <w:rsid w:val="00435BE0"/>
    <w:rsid w:val="0049185C"/>
    <w:rsid w:val="004969B2"/>
    <w:rsid w:val="004A3584"/>
    <w:rsid w:val="004E49E8"/>
    <w:rsid w:val="004F6A52"/>
    <w:rsid w:val="00507CC4"/>
    <w:rsid w:val="00511A66"/>
    <w:rsid w:val="00512C66"/>
    <w:rsid w:val="00520CED"/>
    <w:rsid w:val="005374C3"/>
    <w:rsid w:val="00560D5F"/>
    <w:rsid w:val="005636EA"/>
    <w:rsid w:val="00572B54"/>
    <w:rsid w:val="00575517"/>
    <w:rsid w:val="005B5DCE"/>
    <w:rsid w:val="005B69B5"/>
    <w:rsid w:val="005F20B0"/>
    <w:rsid w:val="005F438C"/>
    <w:rsid w:val="00626CD5"/>
    <w:rsid w:val="00646691"/>
    <w:rsid w:val="00676E89"/>
    <w:rsid w:val="006843C5"/>
    <w:rsid w:val="006A7826"/>
    <w:rsid w:val="006B08DD"/>
    <w:rsid w:val="006F2A90"/>
    <w:rsid w:val="007022A1"/>
    <w:rsid w:val="007507F4"/>
    <w:rsid w:val="00752E72"/>
    <w:rsid w:val="00762BD3"/>
    <w:rsid w:val="00765593"/>
    <w:rsid w:val="0077297D"/>
    <w:rsid w:val="00787ABA"/>
    <w:rsid w:val="007C6961"/>
    <w:rsid w:val="007D1BD3"/>
    <w:rsid w:val="007E235E"/>
    <w:rsid w:val="007E590A"/>
    <w:rsid w:val="008027C0"/>
    <w:rsid w:val="0080439B"/>
    <w:rsid w:val="00807952"/>
    <w:rsid w:val="00814FF1"/>
    <w:rsid w:val="00823053"/>
    <w:rsid w:val="008232F2"/>
    <w:rsid w:val="008255D3"/>
    <w:rsid w:val="00827F5C"/>
    <w:rsid w:val="00836E3D"/>
    <w:rsid w:val="00836E9B"/>
    <w:rsid w:val="0084367B"/>
    <w:rsid w:val="0088093E"/>
    <w:rsid w:val="008E4985"/>
    <w:rsid w:val="008E7452"/>
    <w:rsid w:val="00907E21"/>
    <w:rsid w:val="00932CE7"/>
    <w:rsid w:val="00932EEB"/>
    <w:rsid w:val="009405EF"/>
    <w:rsid w:val="009457B8"/>
    <w:rsid w:val="00950DA9"/>
    <w:rsid w:val="00963957"/>
    <w:rsid w:val="009777AA"/>
    <w:rsid w:val="009779D3"/>
    <w:rsid w:val="009903E3"/>
    <w:rsid w:val="0099089F"/>
    <w:rsid w:val="009A7464"/>
    <w:rsid w:val="009B739C"/>
    <w:rsid w:val="009C17AC"/>
    <w:rsid w:val="00A104A2"/>
    <w:rsid w:val="00A10724"/>
    <w:rsid w:val="00A12530"/>
    <w:rsid w:val="00A24EFA"/>
    <w:rsid w:val="00A36A25"/>
    <w:rsid w:val="00A54F55"/>
    <w:rsid w:val="00A831D7"/>
    <w:rsid w:val="00A85525"/>
    <w:rsid w:val="00A87FFD"/>
    <w:rsid w:val="00A96E14"/>
    <w:rsid w:val="00AC5E75"/>
    <w:rsid w:val="00AF1E17"/>
    <w:rsid w:val="00B365D3"/>
    <w:rsid w:val="00B40E23"/>
    <w:rsid w:val="00B4771F"/>
    <w:rsid w:val="00B51B87"/>
    <w:rsid w:val="00B53838"/>
    <w:rsid w:val="00B54990"/>
    <w:rsid w:val="00B73AAE"/>
    <w:rsid w:val="00B73BE5"/>
    <w:rsid w:val="00B874BB"/>
    <w:rsid w:val="00BB0445"/>
    <w:rsid w:val="00BC27B8"/>
    <w:rsid w:val="00C341DF"/>
    <w:rsid w:val="00C35616"/>
    <w:rsid w:val="00C41599"/>
    <w:rsid w:val="00C6674B"/>
    <w:rsid w:val="00C668DA"/>
    <w:rsid w:val="00C700FD"/>
    <w:rsid w:val="00C8739A"/>
    <w:rsid w:val="00CA1B52"/>
    <w:rsid w:val="00CC00A7"/>
    <w:rsid w:val="00CC7F71"/>
    <w:rsid w:val="00CF2E1D"/>
    <w:rsid w:val="00D11F96"/>
    <w:rsid w:val="00D1405C"/>
    <w:rsid w:val="00D1586F"/>
    <w:rsid w:val="00D164D1"/>
    <w:rsid w:val="00D20C6D"/>
    <w:rsid w:val="00D31B7D"/>
    <w:rsid w:val="00D507C1"/>
    <w:rsid w:val="00D672D5"/>
    <w:rsid w:val="00D76747"/>
    <w:rsid w:val="00D86342"/>
    <w:rsid w:val="00DC3F39"/>
    <w:rsid w:val="00DE145F"/>
    <w:rsid w:val="00DE4E92"/>
    <w:rsid w:val="00DF2F3E"/>
    <w:rsid w:val="00DF6CD0"/>
    <w:rsid w:val="00DF7AD7"/>
    <w:rsid w:val="00E30A08"/>
    <w:rsid w:val="00E37D15"/>
    <w:rsid w:val="00E51030"/>
    <w:rsid w:val="00E62361"/>
    <w:rsid w:val="00E639A5"/>
    <w:rsid w:val="00E96356"/>
    <w:rsid w:val="00EB2651"/>
    <w:rsid w:val="00ED1D64"/>
    <w:rsid w:val="00ED3549"/>
    <w:rsid w:val="00ED3BED"/>
    <w:rsid w:val="00ED524C"/>
    <w:rsid w:val="00EF58E5"/>
    <w:rsid w:val="00F04518"/>
    <w:rsid w:val="00F25406"/>
    <w:rsid w:val="00FB327D"/>
    <w:rsid w:val="00FE46E6"/>
    <w:rsid w:val="00FF3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53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9089F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6E8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354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3549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89F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6E8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D3549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D3549"/>
    <w:rPr>
      <w:rFonts w:ascii="Cambria" w:hAnsi="Cambria" w:cs="Times New Roman"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99089F"/>
    <w:rPr>
      <w:rFonts w:cs="Times New Roman"/>
      <w:color w:val="0000FF"/>
      <w:u w:val="single"/>
    </w:rPr>
  </w:style>
  <w:style w:type="character" w:customStyle="1" w:styleId="NoSpacingChar">
    <w:name w:val="No Spacing Char"/>
    <w:aliases w:val="с интервалом Char,Без интервала1 Char,No Spacing1 Char"/>
    <w:basedOn w:val="DefaultParagraphFont"/>
    <w:link w:val="NoSpacing"/>
    <w:uiPriority w:val="99"/>
    <w:locked/>
    <w:rsid w:val="0099089F"/>
    <w:rPr>
      <w:rFonts w:cs="Times New Roman"/>
      <w:sz w:val="22"/>
      <w:szCs w:val="22"/>
      <w:lang w:val="ru-RU" w:eastAsia="ru-RU" w:bidi="ar-SA"/>
    </w:rPr>
  </w:style>
  <w:style w:type="paragraph" w:styleId="NoSpacing">
    <w:name w:val="No Spacing"/>
    <w:aliases w:val="с интервалом,Без интервала1,No Spacing1"/>
    <w:link w:val="NoSpacingChar"/>
    <w:uiPriority w:val="99"/>
    <w:qFormat/>
    <w:rsid w:val="0099089F"/>
  </w:style>
  <w:style w:type="table" w:styleId="TableGrid">
    <w:name w:val="Table Grid"/>
    <w:basedOn w:val="TableNormal"/>
    <w:uiPriority w:val="99"/>
    <w:rsid w:val="00CC7F7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76E89"/>
    <w:pPr>
      <w:ind w:left="720"/>
      <w:contextualSpacing/>
    </w:pPr>
  </w:style>
  <w:style w:type="paragraph" w:customStyle="1" w:styleId="ConsNormal">
    <w:name w:val="ConsNormal"/>
    <w:uiPriority w:val="99"/>
    <w:rsid w:val="00676E89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5B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B5DCE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ED354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D3549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ED3549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nformat">
    <w:name w:val="ConsPlusNonformat"/>
    <w:uiPriority w:val="99"/>
    <w:rsid w:val="00ED354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D3549"/>
    <w:pPr>
      <w:widowControl w:val="0"/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3549"/>
    <w:rPr>
      <w:rFonts w:ascii="Times New Roman" w:hAnsi="Times New Roman" w:cs="Times New Roman"/>
      <w:color w:val="000000"/>
      <w:sz w:val="20"/>
      <w:szCs w:val="20"/>
    </w:rPr>
  </w:style>
  <w:style w:type="character" w:customStyle="1" w:styleId="CharStyle3">
    <w:name w:val="Char Style 3"/>
    <w:link w:val="Style2"/>
    <w:uiPriority w:val="99"/>
    <w:locked/>
    <w:rsid w:val="00ED3549"/>
    <w:rPr>
      <w:sz w:val="26"/>
      <w:shd w:val="clear" w:color="auto" w:fill="FFFFFF"/>
    </w:rPr>
  </w:style>
  <w:style w:type="paragraph" w:customStyle="1" w:styleId="Style2">
    <w:name w:val="Style 2"/>
    <w:basedOn w:val="Normal"/>
    <w:link w:val="CharStyle3"/>
    <w:uiPriority w:val="99"/>
    <w:rsid w:val="00ED3549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0"/>
    </w:rPr>
  </w:style>
  <w:style w:type="character" w:customStyle="1" w:styleId="CharStyle5">
    <w:name w:val="Char Style 5"/>
    <w:link w:val="Style4"/>
    <w:uiPriority w:val="99"/>
    <w:locked/>
    <w:rsid w:val="00ED3549"/>
    <w:rPr>
      <w:sz w:val="17"/>
      <w:shd w:val="clear" w:color="auto" w:fill="FFFFFF"/>
    </w:rPr>
  </w:style>
  <w:style w:type="paragraph" w:customStyle="1" w:styleId="Style4">
    <w:name w:val="Style 4"/>
    <w:basedOn w:val="Normal"/>
    <w:link w:val="CharStyle5"/>
    <w:uiPriority w:val="99"/>
    <w:rsid w:val="00ED3549"/>
    <w:pPr>
      <w:widowControl w:val="0"/>
      <w:shd w:val="clear" w:color="auto" w:fill="FFFFFF"/>
      <w:spacing w:after="0" w:line="230" w:lineRule="exact"/>
    </w:pPr>
    <w:rPr>
      <w:sz w:val="17"/>
      <w:szCs w:val="20"/>
    </w:rPr>
  </w:style>
  <w:style w:type="character" w:customStyle="1" w:styleId="CharStyle7">
    <w:name w:val="Char Style 7"/>
    <w:link w:val="Style6"/>
    <w:uiPriority w:val="99"/>
    <w:locked/>
    <w:rsid w:val="00ED3549"/>
    <w:rPr>
      <w:sz w:val="17"/>
      <w:shd w:val="clear" w:color="auto" w:fill="FFFFFF"/>
    </w:rPr>
  </w:style>
  <w:style w:type="paragraph" w:customStyle="1" w:styleId="Style6">
    <w:name w:val="Style 6"/>
    <w:basedOn w:val="Normal"/>
    <w:link w:val="CharStyle7"/>
    <w:uiPriority w:val="99"/>
    <w:rsid w:val="00ED3549"/>
    <w:pPr>
      <w:widowControl w:val="0"/>
      <w:shd w:val="clear" w:color="auto" w:fill="FFFFFF"/>
      <w:spacing w:after="0" w:line="223" w:lineRule="exact"/>
      <w:jc w:val="both"/>
    </w:pPr>
    <w:rPr>
      <w:sz w:val="17"/>
      <w:szCs w:val="20"/>
    </w:rPr>
  </w:style>
  <w:style w:type="character" w:customStyle="1" w:styleId="CharStyle9">
    <w:name w:val="Char Style 9"/>
    <w:link w:val="Style8"/>
    <w:uiPriority w:val="99"/>
    <w:locked/>
    <w:rsid w:val="00ED3549"/>
    <w:rPr>
      <w:shd w:val="clear" w:color="auto" w:fill="FFFFFF"/>
    </w:rPr>
  </w:style>
  <w:style w:type="paragraph" w:customStyle="1" w:styleId="Style8">
    <w:name w:val="Style 8"/>
    <w:basedOn w:val="Normal"/>
    <w:link w:val="CharStyle9"/>
    <w:uiPriority w:val="99"/>
    <w:rsid w:val="00ED3549"/>
    <w:pPr>
      <w:widowControl w:val="0"/>
      <w:shd w:val="clear" w:color="auto" w:fill="FFFFFF"/>
      <w:spacing w:after="0" w:line="230" w:lineRule="exact"/>
      <w:jc w:val="both"/>
    </w:pPr>
    <w:rPr>
      <w:sz w:val="20"/>
      <w:szCs w:val="20"/>
    </w:rPr>
  </w:style>
  <w:style w:type="character" w:customStyle="1" w:styleId="CharStyle12">
    <w:name w:val="Char Style 12"/>
    <w:link w:val="Style11"/>
    <w:uiPriority w:val="99"/>
    <w:locked/>
    <w:rsid w:val="00ED3549"/>
    <w:rPr>
      <w:sz w:val="26"/>
      <w:shd w:val="clear" w:color="auto" w:fill="FFFFFF"/>
    </w:rPr>
  </w:style>
  <w:style w:type="paragraph" w:customStyle="1" w:styleId="Style11">
    <w:name w:val="Style 11"/>
    <w:basedOn w:val="Normal"/>
    <w:link w:val="CharStyle12"/>
    <w:uiPriority w:val="99"/>
    <w:rsid w:val="00ED3549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0"/>
    </w:rPr>
  </w:style>
  <w:style w:type="character" w:styleId="FootnoteReference">
    <w:name w:val="footnote reference"/>
    <w:basedOn w:val="DefaultParagraphFont"/>
    <w:uiPriority w:val="99"/>
    <w:semiHidden/>
    <w:rsid w:val="00ED3549"/>
    <w:rPr>
      <w:rFonts w:cs="Times New Roman"/>
      <w:vertAlign w:val="superscript"/>
    </w:rPr>
  </w:style>
  <w:style w:type="character" w:customStyle="1" w:styleId="CharStyle10">
    <w:name w:val="Char Style 10"/>
    <w:uiPriority w:val="99"/>
    <w:rsid w:val="00ED3549"/>
    <w:rPr>
      <w:sz w:val="19"/>
      <w:u w:val="none"/>
      <w:effect w:val="none"/>
    </w:rPr>
  </w:style>
  <w:style w:type="character" w:customStyle="1" w:styleId="CharStyle13">
    <w:name w:val="Char Style 13"/>
    <w:uiPriority w:val="99"/>
    <w:rsid w:val="00ED3549"/>
    <w:rPr>
      <w:spacing w:val="80"/>
      <w:sz w:val="30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E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354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3549"/>
    <w:rPr>
      <w:rFonts w:cs="Times New Roman"/>
    </w:rPr>
  </w:style>
  <w:style w:type="paragraph" w:customStyle="1" w:styleId="ConsPlusNormal">
    <w:name w:val="ConsPlusNormal"/>
    <w:uiPriority w:val="99"/>
    <w:rsid w:val="00ED3549"/>
    <w:pPr>
      <w:autoSpaceDE w:val="0"/>
      <w:autoSpaceDN w:val="0"/>
      <w:adjustRightInd w:val="0"/>
    </w:pPr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ED3549"/>
    <w:rPr>
      <w:rFonts w:cs="Times New Roman"/>
    </w:rPr>
  </w:style>
  <w:style w:type="paragraph" w:customStyle="1" w:styleId="Default">
    <w:name w:val="Default"/>
    <w:uiPriority w:val="99"/>
    <w:rsid w:val="00ED35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Normal"/>
    <w:uiPriority w:val="99"/>
    <w:rsid w:val="00ED3549"/>
    <w:pPr>
      <w:spacing w:after="0" w:line="240" w:lineRule="auto"/>
      <w:ind w:left="720"/>
    </w:pPr>
    <w:rPr>
      <w:rFonts w:ascii="Times New Roman" w:hAnsi="Times New Roman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ED3549"/>
    <w:rPr>
      <w:rFonts w:ascii="Tahoma" w:hAnsi="Tahoma"/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D3549"/>
    <w:pPr>
      <w:spacing w:after="0" w:line="240" w:lineRule="auto"/>
    </w:pPr>
    <w:rPr>
      <w:rFonts w:ascii="Tahoma" w:hAnsi="Tahoma"/>
      <w:sz w:val="16"/>
      <w:szCs w:val="20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5374C3"/>
    <w:rPr>
      <w:rFonts w:ascii="Times New Roman" w:hAnsi="Times New Roman" w:cs="Times New Roman"/>
      <w:sz w:val="2"/>
    </w:rPr>
  </w:style>
  <w:style w:type="character" w:customStyle="1" w:styleId="10">
    <w:name w:val="Текст выноски Знак1"/>
    <w:basedOn w:val="DefaultParagraphFont"/>
    <w:uiPriority w:val="99"/>
    <w:semiHidden/>
    <w:rsid w:val="00ED3549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D354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DocList">
    <w:name w:val="ConsPlusDocList"/>
    <w:uiPriority w:val="99"/>
    <w:rsid w:val="00ED354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ED3549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customStyle="1" w:styleId="ConsPlusJurTerm">
    <w:name w:val="ConsPlusJurTerm"/>
    <w:uiPriority w:val="99"/>
    <w:rsid w:val="00ED3549"/>
    <w:pPr>
      <w:autoSpaceDE w:val="0"/>
      <w:autoSpaceDN w:val="0"/>
      <w:adjustRightInd w:val="0"/>
    </w:pPr>
    <w:rPr>
      <w:rFonts w:ascii="Tahoma" w:hAnsi="Tahoma" w:cs="Tahoma"/>
      <w:lang w:eastAsia="en-US"/>
    </w:rPr>
  </w:style>
  <w:style w:type="paragraph" w:customStyle="1" w:styleId="consplusnormalbullet2gif">
    <w:name w:val="consplusnormalbullet2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bullet3gif">
    <w:name w:val="consplusnormalbullet3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1gif">
    <w:name w:val="msonormalbullet1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D3549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ED354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D3549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basedOn w:val="Normal"/>
    <w:uiPriority w:val="99"/>
    <w:rsid w:val="00ED3549"/>
    <w:pPr>
      <w:spacing w:before="158" w:after="158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50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1105</TotalTime>
  <Pages>10</Pages>
  <Words>1901</Words>
  <Characters>10838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99</cp:revision>
  <cp:lastPrinted>2019-08-20T06:12:00Z</cp:lastPrinted>
  <dcterms:created xsi:type="dcterms:W3CDTF">2017-02-22T07:42:00Z</dcterms:created>
  <dcterms:modified xsi:type="dcterms:W3CDTF">2019-08-20T06:30:00Z</dcterms:modified>
</cp:coreProperties>
</file>